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9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60"/>
        <w:gridCol w:w="270"/>
        <w:gridCol w:w="5760"/>
      </w:tblGrid>
      <w:tr w:rsidR="00E34338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3" type="#_x0000_t202" style="position:absolute;margin-left:29.75pt;margin-top:28.5pt;width:236.5pt;height:167.4pt;z-index:251617280;mso-position-horizontal-relative:page;mso-position-vertical-relative:page" filled="f" stroked="f">
                  <v:textbox style="mso-next-textbox:#_x0000_s1083;mso-fit-shape-to-text:t">
                    <w:txbxContent>
                      <w:p w:rsidR="00012BFF" w:rsidRPr="00012BFF" w:rsidRDefault="00D1708B" w:rsidP="00012BFF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ACTIVO/A</w:t>
                        </w:r>
                      </w:p>
                      <w:p w:rsidR="00012BFF" w:rsidRPr="00012BFF" w:rsidRDefault="00012BFF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051" type="#_x0000_t202" style="position:absolute;margin-left:64.5pt;margin-top:183.75pt;width:172.6pt;height:47.9pt;z-index:251610112;mso-position-horizontal-relative:page;mso-position-vertical-relative:page" filled="f" stroked="f">
                  <v:textbox style="mso-next-textbox:#_x0000_s1051">
                    <w:txbxContent>
                      <w:p w:rsidR="00760440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760440" w:rsidRPr="003F3565" w:rsidRDefault="00760440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6" type="#_x0000_t202" style="position:absolute;margin-left:52.2pt;margin-top:40.5pt;width:214.05pt;height:126pt;z-index:251620352;mso-position-horizontal-relative:page;mso-position-vertical-relative:page" filled="f" stroked="f">
                  <v:textbox style="mso-next-textbox:#_x0000_s1086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rPr>
                            <w:sz w:val="72"/>
                            <w:szCs w:val="72"/>
                          </w:rPr>
                        </w:pPr>
                        <w:r w:rsidRPr="00D1708B">
                          <w:rPr>
                            <w:sz w:val="72"/>
                            <w:szCs w:val="72"/>
                          </w:rPr>
                          <w:t>CORDIAL</w:t>
                        </w:r>
                      </w:p>
                      <w:p w:rsidR="00012BFF" w:rsidRPr="00012BFF" w:rsidRDefault="00012BFF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77" type="#_x0000_t202" style="position:absolute;margin-left:65.25pt;margin-top:183.75pt;width:172.6pt;height:47.9pt;z-index:251611136;mso-position-horizontal-relative:page;mso-position-vertical-relative:page" filled="f" stroked="f">
                  <v:textbox style="mso-next-textbox:#_x0000_s1077">
                    <w:txbxContent>
                      <w:p w:rsidR="00012BFF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E34338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5" type="#_x0000_t202" style="position:absolute;margin-left:29.75pt;margin-top:65.45pt;width:236.5pt;height:116.8pt;z-index:251619328;mso-position-horizontal-relative:page;mso-position-vertical-relative:page" filled="f" stroked="f">
                  <v:textbox style="mso-next-textbox:#_x0000_s1085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ESPONTÁNEO/A</w:t>
                        </w:r>
                      </w:p>
                      <w:p w:rsidR="00012BFF" w:rsidRPr="00012BFF" w:rsidRDefault="00012BFF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78" type="#_x0000_t202" style="position:absolute;margin-left:57.95pt;margin-top:182.25pt;width:172.6pt;height:47.9pt;z-index:251612160;mso-position-horizontal-relative:page;mso-position-vertical-relative:page" filled="f" stroked="f">
                  <v:textbox style="mso-next-textbox:#_x0000_s1078">
                    <w:txbxContent>
                      <w:p w:rsidR="00012BFF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760440" w:rsidRPr="003F3565" w:rsidRDefault="00760440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4" type="#_x0000_t202" style="position:absolute;margin-left:29.75pt;margin-top:24pt;width:236.5pt;height:126pt;z-index:251618304;mso-position-horizontal-relative:page;mso-position-vertical-relative:page" filled="f" stroked="f">
                  <v:textbox style="mso-next-textbox:#_x0000_s1084;mso-fit-shape-to-text:t">
                    <w:txbxContent>
                      <w:p w:rsidR="00012BFF" w:rsidRPr="00012BFF" w:rsidRDefault="00D1708B" w:rsidP="00012BFF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HUMILDE</w:t>
                        </w:r>
                      </w:p>
                      <w:p w:rsidR="00012BFF" w:rsidRPr="00012BFF" w:rsidRDefault="00012BFF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79" type="#_x0000_t202" style="position:absolute;margin-left:65.25pt;margin-top:182.25pt;width:172.6pt;height:47.9pt;z-index:251613184;mso-position-horizontal-relative:page;mso-position-vertical-relative:page" filled="f" stroked="f">
                  <v:textbox style="mso-next-textbox:#_x0000_s1079">
                    <w:txbxContent>
                      <w:p w:rsidR="00012BFF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E34338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030" type="#_x0000_t202" style="position:absolute;margin-left:29.75pt;margin-top:17.25pt;width:236.5pt;height:199.6pt;z-index:251609088;mso-position-horizontal-relative:page;mso-position-vertical-relative:page" filled="f" stroked="f">
                  <v:textbox style="mso-next-textbox:#_x0000_s1030;mso-fit-shape-to-text:t">
                    <w:txbxContent>
                      <w:p w:rsidR="00012BFF" w:rsidRPr="00012BFF" w:rsidRDefault="00D1708B" w:rsidP="00012BFF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OPTIMISTA</w:t>
                        </w:r>
                      </w:p>
                      <w:p w:rsidR="00760440" w:rsidRPr="00012BFF" w:rsidRDefault="00760440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0" type="#_x0000_t202" style="position:absolute;margin-left:57.95pt;margin-top:178.5pt;width:172.6pt;height:47.9pt;z-index:251614208;mso-position-horizontal-relative:page;mso-position-vertical-relative:page" filled="f" stroked="f">
                  <v:textbox style="mso-next-textbox:#_x0000_s1080">
                    <w:txbxContent>
                      <w:p w:rsidR="00012BFF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760440" w:rsidRPr="003F3565" w:rsidRDefault="00760440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760440" w:rsidRPr="003F3565" w:rsidRDefault="00012BFF">
            <w:pPr>
              <w:rPr>
                <w:rFonts w:ascii="Berlin Sans FB" w:hAnsi="Berlin Sans FB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2" type="#_x0000_t202" style="position:absolute;margin-left:29.75pt;margin-top:34.5pt;width:236.5pt;height:167.4pt;z-index:251616256;mso-position-horizontal-relative:page;mso-position-vertical-relative:page" filled="f" stroked="f">
                  <v:textbox style="mso-next-textbox:#_x0000_s1082;mso-fit-shape-to-text:t">
                    <w:txbxContent>
                      <w:p w:rsidR="00012BFF" w:rsidRPr="00D1708B" w:rsidRDefault="00D1708B" w:rsidP="00012BFF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RESPONSABLE</w:t>
                        </w:r>
                      </w:p>
                      <w:p w:rsidR="00012BFF" w:rsidRPr="00012BFF" w:rsidRDefault="00012BFF" w:rsidP="00012BFF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1" type="#_x0000_t202" style="position:absolute;margin-left:69.75pt;margin-top:178.5pt;width:172.6pt;height:47.9pt;z-index:251615232;mso-position-horizontal-relative:page;mso-position-vertical-relative:page" filled="f" stroked="f">
                  <v:textbox style="mso-next-textbox:#_x0000_s1081">
                    <w:txbxContent>
                      <w:p w:rsidR="00012BFF" w:rsidRPr="00012BFF" w:rsidRDefault="00012BFF" w:rsidP="00012B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lastRenderedPageBreak/>
              <w:pict>
                <v:shape id="_x0000_s1089" type="#_x0000_t202" style="position:absolute;margin-left:29.75pt;margin-top:14.7pt;width:236.5pt;height:208.8pt;z-index:251623424;mso-position-horizontal-relative:page;mso-position-vertical-relative:page" filled="f" stroked="f">
                  <v:textbox style="mso-next-textbox:#_x0000_s1089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ALEGRE</w:t>
                        </w:r>
                        <w:r>
                          <w:rPr>
                            <w:sz w:val="72"/>
                            <w:szCs w:val="72"/>
                          </w:rPr>
                          <w:tab/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087" type="#_x0000_t202" style="position:absolute;margin-left:64.5pt;margin-top:183.75pt;width:172.6pt;height:47.9pt;z-index:251621376;mso-position-horizontal-relative:page;mso-position-vertical-relative:page" filled="f" stroked="f">
                  <v:textbox style="mso-next-textbox:#_x0000_s1087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90" type="#_x0000_t202" style="position:absolute;margin-left:55.3pt;margin-top:34.75pt;width:182.55pt;height:149pt;z-index:251624448;mso-position-horizontal-relative:page;mso-position-vertical-relative:page" filled="f" stroked="f">
                  <v:textbox style="mso-next-textbox:#_x0000_s1090;mso-fit-shape-to-text:t">
                    <w:txbxContent>
                      <w:p w:rsidR="00115A64" w:rsidRPr="00115A64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CRÍTICO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88" type="#_x0000_t202" style="position:absolute;margin-left:65.25pt;margin-top:183.75pt;width:172.6pt;height:47.9pt;z-index:251622400;mso-position-horizontal-relative:page;mso-position-vertical-relative:page" filled="f" stroked="f">
                  <v:textbox style="mso-next-textbox:#_x0000_s1088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094" type="#_x0000_t202" style="position:absolute;margin-left:29.75pt;margin-top:19.5pt;width:236.5pt;height:126pt;z-index:251628544;mso-position-horizontal-relative:page;mso-position-vertical-relative:page" filled="f" stroked="f">
                  <v:textbox style="mso-next-textbox:#_x0000_s1094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ESPAVILADO/A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091" type="#_x0000_t202" style="position:absolute;margin-left:57.95pt;margin-top:182.25pt;width:172.6pt;height:47.9pt;z-index:251625472;mso-position-horizontal-relative:page;mso-position-vertical-relative:page" filled="f" stroked="f">
                  <v:textbox style="mso-next-textbox:#_x0000_s1091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93" type="#_x0000_t202" style="position:absolute;margin-left:29.75pt;margin-top:24pt;width:236.5pt;height:126pt;z-index:251627520;mso-position-horizontal-relative:page;mso-position-vertical-relative:page" filled="f" stroked="f">
                  <v:textbox style="mso-next-textbox:#_x0000_s1093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INTELIGENTE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92" type="#_x0000_t202" style="position:absolute;margin-left:65.25pt;margin-top:182.25pt;width:172.6pt;height:47.9pt;z-index:251626496;mso-position-horizontal-relative:page;mso-position-vertical-relative:page" filled="f" stroked="f">
                  <v:textbox style="mso-next-textbox:#_x0000_s1092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095" type="#_x0000_t202" style="position:absolute;margin-left:29.75pt;margin-top:17.25pt;width:236.5pt;height:126pt;z-index:251629568;mso-position-horizontal-relative:page;mso-position-vertical-relative:page" filled="f" stroked="f">
                  <v:textbox style="mso-next-textbox:#_x0000_s1095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ORGANIZADO/A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096" type="#_x0000_t202" style="position:absolute;margin-left:57.95pt;margin-top:178.5pt;width:172.6pt;height:47.9pt;z-index:251630592;mso-position-horizontal-relative:page;mso-position-vertical-relative:page" filled="f" stroked="f">
                  <v:textbox style="mso-next-textbox:#_x0000_s1096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98" type="#_x0000_t202" style="position:absolute;margin-left:29.75pt;margin-top:17.25pt;width:236.5pt;height:208.8pt;z-index:251632640;mso-position-horizontal-relative:page;mso-position-vertical-relative:page" filled="f" stroked="f">
                  <v:textbox style="mso-next-textbox:#_x0000_s1098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SEGURO/A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097" type="#_x0000_t202" style="position:absolute;margin-left:69.75pt;margin-top:178.5pt;width:172.6pt;height:47.9pt;z-index:251631616;mso-position-horizontal-relative:page;mso-position-vertical-relative:page" filled="f" stroked="f">
                  <v:textbox style="mso-next-textbox:#_x0000_s1097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lastRenderedPageBreak/>
              <w:pict>
                <v:shape id="_x0000_s1101" type="#_x0000_t202" style="position:absolute;margin-left:29.75pt;margin-top:28.5pt;width:236.5pt;height:126pt;z-index:251635712;mso-position-horizontal-relative:page;mso-position-vertical-relative:page" filled="f" stroked="f">
                  <v:textbox style="mso-next-textbox:#_x0000_s1101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ANIMADO/A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099" type="#_x0000_t202" style="position:absolute;margin-left:64.5pt;margin-top:183.75pt;width:172.6pt;height:47.9pt;z-index:251633664;mso-position-horizontal-relative:page;mso-position-vertical-relative:page" filled="f" stroked="f">
                  <v:textbox style="mso-next-textbox:#_x0000_s1099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02" type="#_x0000_t202" style="position:absolute;margin-left:38.25pt;margin-top:14.7pt;width:214.05pt;height:139.8pt;z-index:251636736;mso-position-horizontal-relative:page;mso-position-vertical-relative:page" filled="f" stroked="f">
                  <v:textbox style="mso-next-textbox:#_x0000_s1102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rPr>
                            <w:sz w:val="72"/>
                            <w:szCs w:val="72"/>
                          </w:rPr>
                        </w:pPr>
                        <w:r w:rsidRPr="00D1708B">
                          <w:rPr>
                            <w:sz w:val="72"/>
                            <w:szCs w:val="72"/>
                          </w:rPr>
                          <w:t>CURIOSO/A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00" type="#_x0000_t202" style="position:absolute;margin-left:65.25pt;margin-top:183.75pt;width:172.6pt;height:47.9pt;z-index:251634688;mso-position-horizontal-relative:page;mso-position-vertical-relative:page" filled="f" stroked="f">
                  <v:textbox style="mso-next-textbox:#_x0000_s1100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06" type="#_x0000_t202" style="position:absolute;margin-left:29.75pt;margin-top:19.5pt;width:236.5pt;height:167.4pt;z-index:251640832;mso-position-horizontal-relative:page;mso-position-vertical-relative:page" filled="f" stroked="f">
                  <v:textbox style="mso-next-textbox:#_x0000_s1106;mso-fit-shape-to-text:t">
                    <w:txbxContent>
                      <w:p w:rsidR="00115A64" w:rsidRPr="00115A64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FELIZ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03" type="#_x0000_t202" style="position:absolute;margin-left:57.95pt;margin-top:182.25pt;width:172.6pt;height:47.9pt;z-index:251637760;mso-position-horizontal-relative:page;mso-position-vertical-relative:page" filled="f" stroked="f">
                  <v:textbox style="mso-next-textbox:#_x0000_s1103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05" type="#_x0000_t202" style="position:absolute;margin-left:38.25pt;margin-top:7.5pt;width:236.5pt;height:208.8pt;z-index:251639808;mso-position-horizontal-relative:page;mso-position-vertical-relative:page" filled="f" stroked="f">
                  <v:textbox style="mso-next-textbox:#_x0000_s1105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JUSTO/A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04" type="#_x0000_t202" style="position:absolute;margin-left:65.25pt;margin-top:182.25pt;width:172.6pt;height:47.9pt;z-index:251638784;mso-position-horizontal-relative:page;mso-position-vertical-relative:page" filled="f" stroked="f">
                  <v:textbox style="mso-next-textbox:#_x0000_s1104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07" type="#_x0000_t202" style="position:absolute;margin-left:29.75pt;margin-top:17.25pt;width:236.5pt;height:126pt;z-index:251641856;mso-position-horizontal-relative:page;mso-position-vertical-relative:page" filled="f" stroked="f">
                  <v:textbox style="mso-next-textbox:#_x0000_s1107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ORIGINAL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08" type="#_x0000_t202" style="position:absolute;margin-left:57.95pt;margin-top:178.5pt;width:172.6pt;height:47.9pt;z-index:251642880;mso-position-horizontal-relative:page;mso-position-vertical-relative:page" filled="f" stroked="f">
                  <v:textbox style="mso-next-textbox:#_x0000_s1108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10" type="#_x0000_t202" style="position:absolute;margin-left:29.75pt;margin-top:45pt;width:236.5pt;height:116.8pt;z-index:251644928;mso-position-horizontal-relative:page;mso-position-vertical-relative:page" filled="f" stroked="f">
                  <v:textbox style="mso-next-textbox:#_x0000_s1110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SIMPÁTICO/A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09" type="#_x0000_t202" style="position:absolute;margin-left:69.75pt;margin-top:178.5pt;width:172.6pt;height:47.9pt;z-index:251643904;mso-position-horizontal-relative:page;mso-position-vertical-relative:page" filled="f" stroked="f">
                  <v:textbox style="mso-next-textbox:#_x0000_s1109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115A64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lastRenderedPageBreak/>
              <w:pict>
                <v:shape id="_x0000_s1113" type="#_x0000_t202" style="position:absolute;margin-left:29.75pt;margin-top:44.7pt;width:236.5pt;height:116.8pt;z-index:251648000;mso-position-horizontal-relative:page;mso-position-vertical-relative:page" filled="f" stroked="f">
                  <v:textbox style="mso-next-textbox:#_x0000_s1113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BONDADOSO/A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11" type="#_x0000_t202" style="position:absolute;margin-left:64.5pt;margin-top:183.75pt;width:172.6pt;height:47.9pt;z-index:251645952;mso-position-horizontal-relative:page;mso-position-vertical-relative:page" filled="f" stroked="f">
                  <v:textbox style="mso-next-textbox:#_x0000_s1111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14" type="#_x0000_t202" style="position:absolute;margin-left:55.3pt;margin-top:34.75pt;width:182.55pt;height:149pt;z-index:251649024;mso-position-horizontal-relative:page;mso-position-vertical-relative:page" filled="f" stroked="f">
                  <v:textbox style="mso-next-textbox:#_x0000_s1114;mso-fit-shape-to-text:t">
                    <w:txbxContent>
                      <w:p w:rsidR="00115A64" w:rsidRPr="00115A64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DISCRETO/A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12" type="#_x0000_t202" style="position:absolute;margin-left:65.25pt;margin-top:183.75pt;width:172.6pt;height:47.9pt;z-index:251646976;mso-position-horizontal-relative:page;mso-position-vertical-relative:page" filled="f" stroked="f">
                  <v:textbox style="mso-next-textbox:#_x0000_s1112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115A64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18" type="#_x0000_t202" style="position:absolute;margin-left:29.75pt;margin-top:19.5pt;width:236.5pt;height:167.4pt;z-index:251653120;mso-position-horizontal-relative:page;mso-position-vertical-relative:page" filled="f" stroked="f">
                  <v:textbox style="mso-next-textbox:#_x0000_s1118;mso-fit-shape-to-text:t">
                    <w:txbxContent>
                      <w:p w:rsidR="00115A64" w:rsidRPr="00115A64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FIEL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15" type="#_x0000_t202" style="position:absolute;margin-left:57.95pt;margin-top:182.25pt;width:172.6pt;height:47.9pt;z-index:251650048;mso-position-horizontal-relative:page;mso-position-vertical-relative:page" filled="f" stroked="f">
                  <v:textbox style="mso-next-textbox:#_x0000_s1115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17" type="#_x0000_t202" style="position:absolute;margin-left:29.75pt;margin-top:24pt;width:236.5pt;height:167.4pt;z-index:251652096;mso-position-horizontal-relative:page;mso-position-vertical-relative:page" filled="f" stroked="f">
                  <v:textbox style="mso-next-textbox:#_x0000_s1117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PRUDENTE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16" type="#_x0000_t202" style="position:absolute;margin-left:65.25pt;margin-top:182.25pt;width:172.6pt;height:47.9pt;z-index:251651072;mso-position-horizontal-relative:page;mso-position-vertical-relative:page" filled="f" stroked="f">
                  <v:textbox style="mso-next-textbox:#_x0000_s1116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115A64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19" type="#_x0000_t202" style="position:absolute;margin-left:29.75pt;margin-top:17.25pt;width:236.5pt;height:208.8pt;z-index:251654144;mso-position-horizontal-relative:page;mso-position-vertical-relative:page" filled="f" stroked="f">
                  <v:textbox style="mso-next-textbox:#_x0000_s1119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PACIENTE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20" type="#_x0000_t202" style="position:absolute;margin-left:57.95pt;margin-top:178.5pt;width:172.6pt;height:47.9pt;z-index:251655168;mso-position-horizontal-relative:page;mso-position-vertical-relative:page" filled="f" stroked="f">
                  <v:textbox style="mso-next-textbox:#_x0000_s1120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2" type="#_x0000_t202" style="position:absolute;margin-left:29.75pt;margin-top:17.25pt;width:236.5pt;height:167.4pt;z-index:251657216;mso-position-horizontal-relative:page;mso-position-vertical-relative:page" filled="f" stroked="f">
                  <v:textbox style="mso-next-textbox:#_x0000_s1122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SOCIABLE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1" type="#_x0000_t202" style="position:absolute;margin-left:69.75pt;margin-top:178.5pt;width:172.6pt;height:47.9pt;z-index:251656192;mso-position-horizontal-relative:page;mso-position-vertical-relative:page" filled="f" stroked="f">
                  <v:textbox style="mso-next-textbox:#_x0000_s1121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lastRenderedPageBreak/>
              <w:pict>
                <v:shape id="_x0000_s1125" type="#_x0000_t202" style="position:absolute;margin-left:29.75pt;margin-top:14.7pt;width:236.5pt;height:208.8pt;z-index:251660288;mso-position-horizontal-relative:page;mso-position-vertical-relative:page" filled="f" stroked="f">
                  <v:textbox style="mso-next-textbox:#_x0000_s1125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BRILLANTE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23" type="#_x0000_t202" style="position:absolute;margin-left:64.5pt;margin-top:183.75pt;width:172.6pt;height:47.9pt;z-index:251658240;mso-position-horizontal-relative:page;mso-position-vertical-relative:page" filled="f" stroked="f">
                  <v:textbox style="mso-next-textbox:#_x0000_s1123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6" type="#_x0000_t202" style="position:absolute;margin-left:29.75pt;margin-top:43.5pt;width:214.05pt;height:116.8pt;z-index:251661312;mso-position-horizontal-relative:page;mso-position-vertical-relative:page" filled="f" stroked="f">
                  <v:textbox style="mso-next-textbox:#_x0000_s1126;mso-fit-shape-to-text:t">
                    <w:txbxContent>
                      <w:p w:rsidR="00115A64" w:rsidRPr="00D1708B" w:rsidRDefault="00D1708B" w:rsidP="00916C2B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DIVERTIDO/A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4" type="#_x0000_t202" style="position:absolute;margin-left:65.25pt;margin-top:183.75pt;width:172.6pt;height:47.9pt;z-index:251659264;mso-position-horizontal-relative:page;mso-position-vertical-relative:page" filled="f" stroked="f">
                  <v:textbox style="mso-next-textbox:#_x0000_s1124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30" type="#_x0000_t202" style="position:absolute;margin-left:29.75pt;margin-top:19.5pt;width:236.5pt;height:126pt;z-index:251665408;mso-position-horizontal-relative:page;mso-position-vertical-relative:page" filled="f" stroked="f">
                  <v:textbox style="mso-next-textbox:#_x0000_s1130;mso-fit-shape-to-text:t">
                    <w:txbxContent>
                      <w:p w:rsidR="00115A64" w:rsidRPr="00D1708B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1708B">
                          <w:rPr>
                            <w:sz w:val="56"/>
                            <w:szCs w:val="56"/>
                          </w:rPr>
                          <w:t>GENEROSO/A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27" type="#_x0000_t202" style="position:absolute;margin-left:57.95pt;margin-top:182.25pt;width:172.6pt;height:47.9pt;z-index:251662336;mso-position-horizontal-relative:page;mso-position-vertical-relative:page" filled="f" stroked="f">
                  <v:textbox style="mso-next-textbox:#_x0000_s1127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9" type="#_x0000_t202" style="position:absolute;margin-left:29.75pt;margin-top:24pt;width:236.5pt;height:126pt;z-index:251664384;mso-position-horizontal-relative:page;mso-position-vertical-relative:page" filled="f" stroked="f">
                  <v:textbox style="mso-next-textbox:#_x0000_s1129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MADURO/A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28" type="#_x0000_t202" style="position:absolute;margin-left:65.25pt;margin-top:182.25pt;width:172.6pt;height:47.9pt;z-index:251663360;mso-position-horizontal-relative:page;mso-position-vertical-relative:page" filled="f" stroked="f">
                  <v:textbox style="mso-next-textbox:#_x0000_s1128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115A64" w:rsidRPr="00012BFF" w:rsidTr="00115A64">
        <w:trPr>
          <w:cantSplit/>
          <w:trHeight w:hRule="exact" w:val="4800"/>
        </w:trPr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</w:rPr>
            </w:pPr>
            <w:r w:rsidRPr="003F3565">
              <w:rPr>
                <w:rFonts w:ascii="Berlin Sans FB" w:hAnsi="Berlin Sans FB"/>
                <w:noProof/>
              </w:rPr>
              <w:pict>
                <v:shape id="_x0000_s1131" type="#_x0000_t202" style="position:absolute;margin-left:29.75pt;margin-top:17.25pt;width:236.5pt;height:167.4pt;z-index:251666432;mso-position-horizontal-relative:page;mso-position-vertical-relative:page" filled="f" stroked="f">
                  <v:textbox style="mso-next-textbox:#_x0000_s1131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TIERNO/A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</w:rPr>
              <w:pict>
                <v:shape id="_x0000_s1132" type="#_x0000_t202" style="position:absolute;margin-left:57.95pt;margin-top:178.5pt;width:172.6pt;height:47.9pt;z-index:251667456;mso-position-horizontal-relative:page;mso-position-vertical-relative:page" filled="f" stroked="f">
                  <v:textbox style="mso-next-textbox:#_x0000_s1132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70" w:type="dxa"/>
          </w:tcPr>
          <w:p w:rsidR="00115A64" w:rsidRPr="003F3565" w:rsidRDefault="00115A64" w:rsidP="00E34338">
            <w:pPr>
              <w:rPr>
                <w:rFonts w:ascii="Berlin Sans FB" w:hAnsi="Berlin Sans FB"/>
              </w:rPr>
            </w:pPr>
          </w:p>
        </w:tc>
        <w:tc>
          <w:tcPr>
            <w:tcW w:w="5760" w:type="dxa"/>
          </w:tcPr>
          <w:p w:rsidR="00115A64" w:rsidRPr="003F3565" w:rsidRDefault="00115A64" w:rsidP="00E34338">
            <w:pPr>
              <w:rPr>
                <w:rFonts w:ascii="Berlin Sans FB" w:hAnsi="Berlin Sans FB"/>
                <w:noProof/>
                <w:lang w:val="ca-ES" w:eastAsia="ca-ES"/>
              </w:rPr>
            </w:pP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34" type="#_x0000_t202" style="position:absolute;margin-left:29.75pt;margin-top:17.25pt;width:236.5pt;height:167.4pt;z-index:251669504;mso-position-horizontal-relative:page;mso-position-vertical-relative:page" filled="f" stroked="f">
                  <v:textbox style="mso-next-textbox:#_x0000_s1134;mso-fit-shape-to-text:t">
                    <w:txbxContent>
                      <w:p w:rsidR="00115A64" w:rsidRPr="00012BFF" w:rsidRDefault="00D1708B" w:rsidP="00115A64">
                        <w:pPr>
                          <w:pStyle w:val="NormalWeb"/>
                          <w:spacing w:before="720" w:beforeAutospacing="0"/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CALMADO/A</w:t>
                        </w:r>
                      </w:p>
                      <w:p w:rsidR="00115A64" w:rsidRPr="00012BFF" w:rsidRDefault="00115A64" w:rsidP="00115A64">
                        <w:pPr>
                          <w:pStyle w:val="Ttulo1"/>
                          <w:jc w:val="center"/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3F3565">
              <w:rPr>
                <w:rFonts w:ascii="Berlin Sans FB" w:hAnsi="Berlin Sans FB"/>
                <w:noProof/>
                <w:lang w:val="ca-ES" w:eastAsia="ca-ES"/>
              </w:rPr>
              <w:pict>
                <v:shape id="_x0000_s1133" type="#_x0000_t202" style="position:absolute;margin-left:69.75pt;margin-top:178.5pt;width:172.6pt;height:47.9pt;z-index:251668480;mso-position-horizontal-relative:page;mso-position-vertical-relative:page" filled="f" stroked="f">
                  <v:textbox style="mso-next-textbox:#_x0000_s1133">
                    <w:txbxContent>
                      <w:p w:rsidR="00115A64" w:rsidRPr="00012BFF" w:rsidRDefault="00115A64" w:rsidP="00115A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12BFF">
                          <w:rPr>
                            <w:sz w:val="28"/>
                            <w:szCs w:val="28"/>
                          </w:rPr>
                          <w:t>w</w:t>
                        </w:r>
                        <w:r>
                          <w:rPr>
                            <w:sz w:val="28"/>
                            <w:szCs w:val="28"/>
                          </w:rPr>
                          <w:t>ww.</w:t>
                        </w:r>
                        <w:r w:rsidRPr="00012BFF">
                          <w:rPr>
                            <w:sz w:val="28"/>
                            <w:szCs w:val="28"/>
                          </w:rPr>
                          <w:t>andanafoto.com</w:t>
                        </w: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</w:tbl>
    <w:p w:rsidR="00760440" w:rsidRDefault="00760440">
      <w:pPr>
        <w:rPr>
          <w:vanish/>
        </w:rPr>
      </w:pPr>
    </w:p>
    <w:sectPr w:rsidR="00760440" w:rsidSect="00760440">
      <w:headerReference w:type="default" r:id="rId7"/>
      <w:footerReference w:type="default" r:id="rId8"/>
      <w:type w:val="continuous"/>
      <w:pgSz w:w="12240" w:h="15840" w:code="1"/>
      <w:pgMar w:top="720" w:right="360" w:bottom="0" w:left="360" w:header="0" w:footer="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79E" w:rsidRDefault="009E779E">
      <w:r>
        <w:separator/>
      </w:r>
    </w:p>
  </w:endnote>
  <w:endnote w:type="continuationSeparator" w:id="1">
    <w:p w:rsidR="009E779E" w:rsidRDefault="009E7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38" w:rsidRDefault="00E34338">
    <w:r>
      <w:rPr>
        <w:noProof/>
      </w:rPr>
      <w:pict>
        <v:roundrect id="_x0000_s2078" style="position:absolute;margin-left:346.3pt;margin-top:540.7pt;width:234.75pt;height:185.25pt;z-index:251660288;mso-position-horizontal-relative:page;mso-position-vertical-relative:page" arcsize="10923f" fillcolor="#dbe5f1" strokecolor="#31849b">
          <v:fill opacity="6554f"/>
          <w10:wrap anchorx="page" anchory="page"/>
        </v:roundrect>
      </w:pict>
    </w:r>
    <w:r>
      <w:rPr>
        <w:noProof/>
      </w:rPr>
      <w:pict>
        <v:roundrect id="_x0000_s2077" style="position:absolute;margin-left:43.9pt;margin-top:540.05pt;width:234.75pt;height:185.25pt;z-index:251659264;mso-position-horizontal-relative:page;mso-position-vertical-relative:page" arcsize="10923f" fillcolor="#dbe5f1" strokecolor="#31849b">
          <v:fill opacity="6554f"/>
          <w10:wrap anchorx="page" anchory="page"/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79E" w:rsidRDefault="009E779E">
      <w:r>
        <w:separator/>
      </w:r>
    </w:p>
  </w:footnote>
  <w:footnote w:type="continuationSeparator" w:id="1">
    <w:p w:rsidR="009E779E" w:rsidRDefault="009E7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38" w:rsidRDefault="00E34338">
    <w:r>
      <w:rPr>
        <w:noProof/>
      </w:rPr>
      <w:pict>
        <v:roundrect id="_x0000_s2075" style="position:absolute;margin-left:43.2pt;margin-top:301.5pt;width:234.75pt;height:185.25pt;z-index:251657216;mso-position-horizontal-relative:page;mso-position-vertical-relative:page" arcsize="10923f" fillcolor="#dbe5f1" strokecolor="#31849b">
          <v:fill opacity="6554f"/>
          <w10:wrap anchorx="page" anchory="page"/>
        </v:roundrect>
      </w:pict>
    </w:r>
    <w:r>
      <w:rPr>
        <w:noProof/>
      </w:rPr>
      <w:pict>
        <v:roundrect id="_x0000_s2076" style="position:absolute;margin-left:345.6pt;margin-top:301.5pt;width:234.75pt;height:185.25pt;z-index:251658240;mso-position-horizontal-relative:page;mso-position-vertical-relative:page" arcsize="10923f" fillcolor="#dbe5f1" strokecolor="#31849b">
          <v:fill opacity="6554f"/>
          <w10:wrap anchorx="page" anchory="page"/>
        </v:roundrect>
      </w:pict>
    </w:r>
    <w:r>
      <w:rPr>
        <w:noProof/>
      </w:rPr>
      <w:pict>
        <v:roundrect id="_x0000_s2074" style="position:absolute;margin-left:344.9pt;margin-top:61.5pt;width:234.75pt;height:185.25pt;z-index:251656192;mso-position-horizontal-relative:page;mso-position-vertical-relative:page" arcsize="10923f" fillcolor="#dbe5f1" strokecolor="#31849b">
          <v:fill opacity="6554f"/>
          <w10:wrap anchorx="page" anchory="page"/>
        </v:roundrect>
      </w:pict>
    </w:r>
    <w:r>
      <w:rPr>
        <w:noProof/>
      </w:rPr>
      <w:pict>
        <v:roundrect id="_x0000_s2073" style="position:absolute;margin-left:45.35pt;margin-top:61.5pt;width:234.75pt;height:185.25pt;z-index:251655168;mso-position-horizontal-relative:page;mso-position-vertical-relative:page" arcsize="10923f" fillcolor="#dbe5f1" strokecolor="#31849b">
          <v:fill opacity="6554f"/>
          <w10:wrap anchorx="page" anchory="page"/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F525D"/>
    <w:multiLevelType w:val="hybridMultilevel"/>
    <w:tmpl w:val="F1EEEDE0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ru v:ext="edit" colors="#3b5e91,#e4eaf4,#dee6f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12BFF"/>
    <w:rsid w:val="00012BFF"/>
    <w:rsid w:val="00086C0F"/>
    <w:rsid w:val="00115A64"/>
    <w:rsid w:val="00276609"/>
    <w:rsid w:val="002A3548"/>
    <w:rsid w:val="003933EF"/>
    <w:rsid w:val="003F3565"/>
    <w:rsid w:val="00760440"/>
    <w:rsid w:val="00760869"/>
    <w:rsid w:val="00916C2B"/>
    <w:rsid w:val="009810CC"/>
    <w:rsid w:val="009E779E"/>
    <w:rsid w:val="00D1708B"/>
    <w:rsid w:val="00E3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3b5e91,#e4eaf4,#dee6f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0440"/>
    <w:pPr>
      <w:spacing w:line="264" w:lineRule="auto"/>
    </w:pPr>
    <w:rPr>
      <w:rFonts w:ascii="Microsoft Sans Serif" w:hAnsi="Microsoft Sans Serif"/>
      <w:color w:val="215868"/>
      <w:sz w:val="17"/>
    </w:rPr>
  </w:style>
  <w:style w:type="paragraph" w:styleId="Ttulo1">
    <w:name w:val="heading 1"/>
    <w:basedOn w:val="Normal"/>
    <w:next w:val="Normal"/>
    <w:link w:val="Ttulo1Car"/>
    <w:qFormat/>
    <w:rsid w:val="00760440"/>
    <w:pPr>
      <w:outlineLvl w:val="0"/>
    </w:pPr>
    <w:rPr>
      <w:sz w:val="20"/>
    </w:rPr>
  </w:style>
  <w:style w:type="paragraph" w:styleId="Ttulo2">
    <w:name w:val="heading 2"/>
    <w:basedOn w:val="Ttulo1"/>
    <w:next w:val="Normal"/>
    <w:qFormat/>
    <w:rsid w:val="00760440"/>
    <w:pPr>
      <w:outlineLvl w:val="1"/>
    </w:pPr>
    <w:rPr>
      <w:b/>
      <w:sz w:val="22"/>
    </w:rPr>
  </w:style>
  <w:style w:type="paragraph" w:styleId="Ttulo3">
    <w:name w:val="heading 3"/>
    <w:basedOn w:val="Ttulo2"/>
    <w:next w:val="Normal"/>
    <w:qFormat/>
    <w:rsid w:val="00760440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760440"/>
    <w:rPr>
      <w:color w:val="808080"/>
    </w:rPr>
  </w:style>
  <w:style w:type="paragraph" w:styleId="Encabezado">
    <w:name w:val="header"/>
    <w:basedOn w:val="Normal"/>
    <w:link w:val="EncabezadoCar"/>
    <w:rsid w:val="00760440"/>
    <w:pPr>
      <w:tabs>
        <w:tab w:val="center" w:pos="4680"/>
        <w:tab w:val="right" w:pos="9360"/>
      </w:tabs>
      <w:spacing w:line="240" w:lineRule="auto"/>
    </w:pPr>
    <w:rPr>
      <w:color w:val="auto"/>
      <w:lang/>
    </w:rPr>
  </w:style>
  <w:style w:type="paragraph" w:styleId="Textodeglobo">
    <w:name w:val="Balloon Text"/>
    <w:basedOn w:val="Normal"/>
    <w:semiHidden/>
    <w:rsid w:val="00760440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760440"/>
    <w:rPr>
      <w:rFonts w:ascii="Microsoft Sans Serif" w:hAnsi="Microsoft Sans Serif"/>
      <w:sz w:val="17"/>
    </w:rPr>
  </w:style>
  <w:style w:type="paragraph" w:styleId="Piedepgina">
    <w:name w:val="footer"/>
    <w:basedOn w:val="Normal"/>
    <w:link w:val="PiedepginaCar"/>
    <w:rsid w:val="00760440"/>
    <w:pPr>
      <w:tabs>
        <w:tab w:val="center" w:pos="4680"/>
        <w:tab w:val="right" w:pos="9360"/>
      </w:tabs>
      <w:spacing w:line="240" w:lineRule="auto"/>
    </w:pPr>
    <w:rPr>
      <w:color w:val="auto"/>
      <w:lang/>
    </w:rPr>
  </w:style>
  <w:style w:type="character" w:customStyle="1" w:styleId="PiedepginaCar">
    <w:name w:val="Pie de página Car"/>
    <w:link w:val="Piedepgina"/>
    <w:rsid w:val="00760440"/>
    <w:rPr>
      <w:rFonts w:ascii="Microsoft Sans Serif" w:hAnsi="Microsoft Sans Serif"/>
      <w:sz w:val="17"/>
    </w:rPr>
  </w:style>
  <w:style w:type="paragraph" w:styleId="NormalWeb">
    <w:name w:val="Normal (Web)"/>
    <w:basedOn w:val="Normal"/>
    <w:uiPriority w:val="99"/>
    <w:unhideWhenUsed/>
    <w:rsid w:val="00012BF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Ttulo1Car">
    <w:name w:val="Título 1 Car"/>
    <w:link w:val="Ttulo1"/>
    <w:rsid w:val="00012BFF"/>
    <w:rPr>
      <w:rFonts w:ascii="Microsoft Sans Serif" w:hAnsi="Microsoft Sans Serif"/>
      <w:color w:val="215868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rvicio%20Bienestar%20Social\Servicios%20Sociales\Modelos\Blue_Background_Shipping%20Labels_5164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Blue_Background_Shipping Labels_5164</Template>
  <TotalTime>11</TotalTime>
  <Pages>5</Pages>
  <Words>18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Shipping labels (Blue Background design, works with Avery 5164)</vt:lpstr>
      <vt:lpstr/>
    </vt:vector>
  </TitlesOfParts>
  <Company>Ajuntament de Catarroja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Shipping labels (Blue Background design, works with Avery 5164)</dc:title>
  <dc:creator>Amparo Munyoz</dc:creator>
  <cp:lastModifiedBy>Amparo</cp:lastModifiedBy>
  <cp:revision>3</cp:revision>
  <cp:lastPrinted>2004-06-02T18:22:00Z</cp:lastPrinted>
  <dcterms:created xsi:type="dcterms:W3CDTF">2017-06-13T21:54:00Z</dcterms:created>
  <dcterms:modified xsi:type="dcterms:W3CDTF">2017-06-13T22:04:00Z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TC102830619990</vt:lpwstr>
  </property>
</Properties>
</file>